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51C9AD4" w:rsidR="001E41F3" w:rsidRDefault="00F754A6">
      <w:pPr>
        <w:pStyle w:val="CRCoverPage"/>
        <w:tabs>
          <w:tab w:val="right" w:pos="9639"/>
        </w:tabs>
        <w:spacing w:after="0"/>
        <w:rPr>
          <w:b/>
          <w:i/>
          <w:noProof/>
          <w:sz w:val="28"/>
        </w:rPr>
      </w:pPr>
      <w:r w:rsidRPr="00F754A6">
        <w:rPr>
          <w:b/>
          <w:bCs/>
          <w:noProof/>
          <w:sz w:val="24"/>
        </w:rPr>
        <w:t xml:space="preserve">3GPP TSG-RAN WG2 Meeting </w:t>
      </w:r>
      <w:r w:rsidR="00414D47">
        <w:rPr>
          <w:b/>
          <w:bCs/>
          <w:noProof/>
          <w:sz w:val="24"/>
        </w:rPr>
        <w:t>NR Adhoc</w:t>
      </w:r>
      <w:r w:rsidR="00075102">
        <w:rPr>
          <w:b/>
          <w:bCs/>
          <w:noProof/>
          <w:sz w:val="24"/>
        </w:rPr>
        <w:t xml:space="preserve"> 180</w:t>
      </w:r>
      <w:r w:rsidR="00BD2F8F">
        <w:rPr>
          <w:b/>
          <w:bCs/>
          <w:noProof/>
          <w:sz w:val="24"/>
        </w:rPr>
        <w:t>7</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2536E5">
        <w:rPr>
          <w:b/>
          <w:bCs/>
          <w:i/>
          <w:noProof/>
          <w:sz w:val="28"/>
        </w:rPr>
        <w:t>09754</w:t>
      </w:r>
    </w:p>
    <w:p w14:paraId="570DD0C8" w14:textId="77777777" w:rsidR="001E41F3" w:rsidRDefault="00075102" w:rsidP="005E2C44">
      <w:pPr>
        <w:pStyle w:val="CRCoverPage"/>
        <w:outlineLvl w:val="0"/>
        <w:rPr>
          <w:b/>
          <w:noProof/>
          <w:sz w:val="24"/>
        </w:rPr>
      </w:pPr>
      <w:r>
        <w:rPr>
          <w:b/>
          <w:noProof/>
          <w:sz w:val="24"/>
        </w:rPr>
        <w:t>Montreal</w:t>
      </w:r>
      <w:r w:rsidR="00F754A6" w:rsidRPr="00F754A6">
        <w:rPr>
          <w:b/>
          <w:noProof/>
          <w:sz w:val="24"/>
        </w:rPr>
        <w:t xml:space="preserve">, </w:t>
      </w:r>
      <w:r>
        <w:rPr>
          <w:b/>
          <w:noProof/>
          <w:sz w:val="24"/>
        </w:rPr>
        <w:t>Canada</w:t>
      </w:r>
      <w:r w:rsidR="00F754A6" w:rsidRPr="00F754A6">
        <w:rPr>
          <w:b/>
          <w:noProof/>
          <w:sz w:val="24"/>
        </w:rPr>
        <w:t xml:space="preserve">, </w:t>
      </w:r>
      <w:r w:rsidR="00414D47">
        <w:rPr>
          <w:b/>
          <w:noProof/>
          <w:sz w:val="24"/>
        </w:rPr>
        <w:t>2nd</w:t>
      </w:r>
      <w:r w:rsidR="006E06D4">
        <w:rPr>
          <w:b/>
          <w:noProof/>
          <w:sz w:val="24"/>
        </w:rPr>
        <w:t xml:space="preserve"> </w:t>
      </w:r>
      <w:r w:rsidR="00414D47">
        <w:rPr>
          <w:b/>
          <w:noProof/>
          <w:sz w:val="24"/>
        </w:rPr>
        <w:t>–</w:t>
      </w:r>
      <w:r w:rsidR="006E06D4">
        <w:rPr>
          <w:b/>
          <w:noProof/>
          <w:sz w:val="24"/>
        </w:rPr>
        <w:t xml:space="preserve"> </w:t>
      </w:r>
      <w:r w:rsidR="00414D47">
        <w:rPr>
          <w:b/>
          <w:noProof/>
          <w:sz w:val="24"/>
        </w:rPr>
        <w:t>6th</w:t>
      </w:r>
      <w:r w:rsidR="006E06D4">
        <w:rPr>
          <w:b/>
          <w:noProof/>
          <w:sz w:val="24"/>
        </w:rPr>
        <w:t xml:space="preserve"> </w:t>
      </w:r>
      <w:r w:rsidR="00414D47">
        <w:rPr>
          <w:b/>
          <w:noProof/>
          <w:sz w:val="24"/>
        </w:rPr>
        <w:t>July</w:t>
      </w:r>
      <w:r w:rsidR="00F754A6" w:rsidRPr="00F754A6">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E24BB2A" w:rsidR="001E41F3" w:rsidRDefault="00C036B7"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685184F7" w:rsidR="001E41F3" w:rsidRDefault="002536E5">
            <w:pPr>
              <w:pStyle w:val="CRCoverPage"/>
              <w:spacing w:after="0"/>
              <w:rPr>
                <w:noProof/>
              </w:rPr>
            </w:pPr>
            <w:r>
              <w:rPr>
                <w:b/>
                <w:noProof/>
                <w:sz w:val="28"/>
              </w:rPr>
              <w:t>0213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999CF42" w:rsidR="001E41F3" w:rsidRDefault="00C036B7">
            <w:pPr>
              <w:pStyle w:val="CRCoverPage"/>
              <w:spacing w:after="0"/>
              <w:jc w:val="center"/>
              <w:rPr>
                <w:noProof/>
              </w:rPr>
            </w:pPr>
            <w:r>
              <w:rPr>
                <w:b/>
                <w:noProof/>
                <w:sz w:val="32"/>
              </w:rPr>
              <w:t>15.2.0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398EBFA" w:rsidR="001E41F3" w:rsidRDefault="00C036B7">
            <w:pPr>
              <w:pStyle w:val="CRCoverPage"/>
              <w:spacing w:after="0"/>
              <w:ind w:left="100"/>
              <w:rPr>
                <w:noProof/>
              </w:rPr>
            </w:pPr>
            <w:r>
              <w:rPr>
                <w:noProof/>
              </w:rPr>
              <w:t>Short BSR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2387CF0" w:rsidR="00132364" w:rsidRDefault="00C036B7" w:rsidP="00132364">
            <w:pPr>
              <w:pStyle w:val="CRCoverPage"/>
              <w:spacing w:after="0"/>
              <w:ind w:left="100"/>
              <w:rPr>
                <w:noProof/>
              </w:rPr>
            </w:pPr>
            <w:r w:rsidRPr="00503C2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7777777" w:rsidR="00132364" w:rsidRDefault="006E06D4" w:rsidP="00132364">
            <w:pPr>
              <w:pStyle w:val="CRCoverPage"/>
              <w:spacing w:after="0"/>
              <w:ind w:left="100"/>
              <w:rPr>
                <w:noProof/>
              </w:rPr>
            </w:pPr>
            <w:r>
              <w:rPr>
                <w:noProof/>
              </w:rPr>
              <w:t>2018-0</w:t>
            </w:r>
            <w:r w:rsidR="00414D47">
              <w:rPr>
                <w:noProof/>
              </w:rPr>
              <w:t>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F888041" w:rsidR="00132364" w:rsidRDefault="00C036B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41EB611" w:rsidR="00132364" w:rsidRDefault="00ED11B4" w:rsidP="00ED11B4">
            <w:pPr>
              <w:pStyle w:val="CRCoverPage"/>
              <w:spacing w:before="20" w:after="80"/>
              <w:ind w:left="102"/>
              <w:rPr>
                <w:noProof/>
              </w:rPr>
            </w:pPr>
            <w:r>
              <w:rPr>
                <w:noProof/>
              </w:rPr>
              <w:t>When only one LCG has buffered data, the Short BSR is always sent. While this restriction is needed for low bit rate services such as VoIP, other services would benefit from having a Long BSR reported to improve scheduling accuracy.</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5EAA2417" w:rsidR="00132364" w:rsidRDefault="00ED11B4" w:rsidP="00132364">
            <w:pPr>
              <w:pStyle w:val="CRCoverPage"/>
              <w:spacing w:before="20" w:after="80"/>
              <w:ind w:left="100"/>
              <w:rPr>
                <w:noProof/>
              </w:rPr>
            </w:pPr>
            <w:r>
              <w:rPr>
                <w:noProof/>
              </w:rPr>
              <w:t>A new parameter is introduced (</w:t>
            </w:r>
            <w:r w:rsidRPr="00ED11B4">
              <w:rPr>
                <w:i/>
                <w:noProof/>
              </w:rPr>
              <w:t>LongBSRenabled</w:t>
            </w:r>
            <w:r>
              <w:rPr>
                <w:noProof/>
              </w:rPr>
              <w:t>) to allow a long BSR to be sent even when only one LCG has buffered data.</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2873FF57" w:rsidR="00132364" w:rsidRDefault="00ED11B4" w:rsidP="00132364">
            <w:pPr>
              <w:pStyle w:val="CRCoverPage"/>
              <w:spacing w:before="20" w:after="80"/>
              <w:ind w:left="100"/>
              <w:rPr>
                <w:noProof/>
              </w:rPr>
            </w:pPr>
            <w:r>
              <w:rPr>
                <w:noProof/>
              </w:rPr>
              <w:t>Buffer Status Reporting</w:t>
            </w:r>
            <w:r w:rsidR="00FE5839">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55F39920"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FE5839">
              <w:rPr>
                <w:noProof/>
              </w:rPr>
              <w:t>ing to the CR and the UE is not, a short BSR is always reported when only one LCG has buffered data.</w:t>
            </w:r>
          </w:p>
          <w:p w14:paraId="3DAD91BD" w14:textId="33479A07"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w:t>
            </w:r>
            <w:r w:rsidR="00FE5839">
              <w:rPr>
                <w:noProof/>
              </w:rPr>
              <w:t>o the CR and the network is not, a short BSR is always reported when only one LCG has buffered data.</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0B58135" w:rsidR="00132364" w:rsidRDefault="00FE5839" w:rsidP="00132364">
            <w:pPr>
              <w:pStyle w:val="CRCoverPage"/>
              <w:spacing w:before="20" w:after="80"/>
              <w:ind w:left="100"/>
              <w:rPr>
                <w:noProof/>
              </w:rPr>
            </w:pPr>
            <w:r>
              <w:rPr>
                <w:noProof/>
              </w:rPr>
              <w:t>A short BSR is always reported when only one LCG has buffered data and it is not possible to obtain a long BSR.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B80D65A" w:rsidR="00132364" w:rsidRDefault="00FE5839" w:rsidP="00132364">
            <w:pPr>
              <w:pStyle w:val="CRCoverPage"/>
              <w:spacing w:after="0"/>
              <w:ind w:left="100"/>
              <w:rPr>
                <w:noProof/>
              </w:rPr>
            </w:pPr>
            <w:r>
              <w:rPr>
                <w:noProof/>
              </w:rPr>
              <w:t>5.4.5</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E2AD3C6" w:rsidR="00132364" w:rsidRDefault="00FE5839"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57C00853" w:rsidR="00132364" w:rsidRDefault="00132364" w:rsidP="00132364">
            <w:pPr>
              <w:pStyle w:val="CRCoverPage"/>
              <w:spacing w:after="0"/>
              <w:ind w:left="99"/>
              <w:rPr>
                <w:noProof/>
              </w:rPr>
            </w:pPr>
            <w:r>
              <w:rPr>
                <w:noProof/>
              </w:rPr>
              <w:t>TS</w:t>
            </w:r>
            <w:r w:rsidR="00FE5839">
              <w:rPr>
                <w:noProof/>
              </w:rPr>
              <w:t xml:space="preserve"> 38.331</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D0C2B52" w:rsidR="00132364" w:rsidRDefault="00FE5839"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24957F5C" w:rsidR="00132364" w:rsidRDefault="00C9514F" w:rsidP="00132364">
            <w:pPr>
              <w:pStyle w:val="CRCoverPage"/>
              <w:spacing w:after="0"/>
              <w:ind w:left="99"/>
              <w:rPr>
                <w:noProof/>
              </w:rPr>
            </w:pPr>
            <w:r w:rsidRPr="00EA5BE3">
              <w:rPr>
                <w:noProof/>
                <w:highlight w:val="yellow"/>
              </w:rPr>
              <w:t>???</w:t>
            </w:r>
            <w:bookmarkStart w:id="2" w:name="_GoBack"/>
            <w:bookmarkEnd w:id="2"/>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6E6DA74" w:rsidR="00132364" w:rsidRDefault="00FE583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454DA363"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2DB7B662" w14:textId="77777777" w:rsidR="00FE5839" w:rsidRPr="00F72E89" w:rsidRDefault="00FE5839" w:rsidP="00FE5839">
      <w:pPr>
        <w:pStyle w:val="Heading3"/>
        <w:rPr>
          <w:lang w:eastAsia="ko-KR"/>
        </w:rPr>
      </w:pPr>
      <w:bookmarkStart w:id="3" w:name="_Toc517229809"/>
      <w:r w:rsidRPr="00F72E89">
        <w:rPr>
          <w:lang w:eastAsia="ko-KR"/>
        </w:rPr>
        <w:t>5.4.5</w:t>
      </w:r>
      <w:r w:rsidRPr="00F72E89">
        <w:rPr>
          <w:lang w:eastAsia="ko-KR"/>
        </w:rPr>
        <w:tab/>
        <w:t>Buffer Status Reporting</w:t>
      </w:r>
      <w:bookmarkEnd w:id="3"/>
    </w:p>
    <w:p w14:paraId="7BDCA005" w14:textId="77777777" w:rsidR="00FE5839" w:rsidRPr="00F72E89" w:rsidRDefault="00FE5839" w:rsidP="00FE5839">
      <w:pPr>
        <w:rPr>
          <w:lang w:eastAsia="ko-KR"/>
        </w:rPr>
      </w:pPr>
      <w:r w:rsidRPr="00F72E89">
        <w:rPr>
          <w:lang w:eastAsia="ko-KR"/>
        </w:rPr>
        <w:t>The Buffer Status reporting (BSR) procedure is used to provide the serving gNB with information about UL data volume in the MAC entity.</w:t>
      </w:r>
    </w:p>
    <w:p w14:paraId="59F3D886" w14:textId="77777777" w:rsidR="00FE5839" w:rsidRPr="00F72E89" w:rsidRDefault="00FE5839" w:rsidP="00FE5839">
      <w:pPr>
        <w:rPr>
          <w:lang w:eastAsia="ko-KR"/>
        </w:rPr>
      </w:pPr>
      <w:r w:rsidRPr="00F72E89">
        <w:rPr>
          <w:lang w:eastAsia="ko-KR"/>
        </w:rPr>
        <w:t>RRC configures the following parameters to control the BSR:</w:t>
      </w:r>
    </w:p>
    <w:p w14:paraId="7AC67E7E" w14:textId="77777777" w:rsidR="00FE5839" w:rsidRPr="00F72E89" w:rsidRDefault="00FE5839" w:rsidP="00FE5839">
      <w:pPr>
        <w:pStyle w:val="B1"/>
        <w:rPr>
          <w:lang w:eastAsia="ko-KR"/>
        </w:rPr>
      </w:pPr>
      <w:r w:rsidRPr="00F72E89">
        <w:rPr>
          <w:lang w:eastAsia="ko-KR"/>
        </w:rPr>
        <w:t>-</w:t>
      </w:r>
      <w:r w:rsidRPr="00F72E89">
        <w:rPr>
          <w:lang w:eastAsia="ko-KR"/>
        </w:rPr>
        <w:tab/>
      </w:r>
      <w:proofErr w:type="spellStart"/>
      <w:r w:rsidRPr="00F72E89">
        <w:rPr>
          <w:i/>
          <w:lang w:eastAsia="ko-KR"/>
        </w:rPr>
        <w:t>periodicBSR</w:t>
      </w:r>
      <w:proofErr w:type="spellEnd"/>
      <w:r w:rsidRPr="00F72E89">
        <w:rPr>
          <w:i/>
          <w:lang w:eastAsia="ko-KR"/>
        </w:rPr>
        <w:t>-Timer</w:t>
      </w:r>
      <w:r w:rsidRPr="00F72E89">
        <w:rPr>
          <w:lang w:eastAsia="ko-KR"/>
        </w:rPr>
        <w:t>;</w:t>
      </w:r>
    </w:p>
    <w:p w14:paraId="2BEFA49B" w14:textId="77777777" w:rsidR="00FE5839" w:rsidRPr="00F72E89" w:rsidRDefault="00FE5839" w:rsidP="00FE5839">
      <w:pPr>
        <w:pStyle w:val="B1"/>
        <w:rPr>
          <w:lang w:eastAsia="ko-KR"/>
        </w:rPr>
      </w:pPr>
      <w:r w:rsidRPr="00F72E89">
        <w:rPr>
          <w:lang w:eastAsia="ko-KR"/>
        </w:rPr>
        <w:t>-</w:t>
      </w:r>
      <w:r w:rsidRPr="00F72E89">
        <w:rPr>
          <w:lang w:eastAsia="ko-KR"/>
        </w:rPr>
        <w:tab/>
      </w:r>
      <w:proofErr w:type="spellStart"/>
      <w:r w:rsidRPr="00F72E89">
        <w:rPr>
          <w:i/>
          <w:lang w:eastAsia="ko-KR"/>
        </w:rPr>
        <w:t>retxBSR</w:t>
      </w:r>
      <w:proofErr w:type="spellEnd"/>
      <w:r w:rsidRPr="00F72E89">
        <w:rPr>
          <w:i/>
          <w:lang w:eastAsia="ko-KR"/>
        </w:rPr>
        <w:t>-Timer</w:t>
      </w:r>
      <w:r w:rsidRPr="00F72E89">
        <w:rPr>
          <w:lang w:eastAsia="ko-KR"/>
        </w:rPr>
        <w:t>;</w:t>
      </w:r>
    </w:p>
    <w:p w14:paraId="238A9977" w14:textId="77777777" w:rsidR="00FE5839" w:rsidRPr="00F72E89" w:rsidRDefault="00FE5839" w:rsidP="00FE5839">
      <w:pPr>
        <w:pStyle w:val="B1"/>
        <w:rPr>
          <w:lang w:eastAsia="ko-KR"/>
        </w:rPr>
      </w:pPr>
      <w:r w:rsidRPr="00F72E89">
        <w:rPr>
          <w:lang w:eastAsia="ko-KR"/>
        </w:rPr>
        <w:t>-</w:t>
      </w:r>
      <w:r w:rsidRPr="00F72E89">
        <w:rPr>
          <w:lang w:eastAsia="ko-KR"/>
        </w:rPr>
        <w:tab/>
      </w:r>
      <w:proofErr w:type="spellStart"/>
      <w:r w:rsidRPr="00F72E89">
        <w:rPr>
          <w:i/>
          <w:lang w:eastAsia="ko-KR"/>
        </w:rPr>
        <w:t>logicalChannelSR-DelayTimerApplied</w:t>
      </w:r>
      <w:proofErr w:type="spellEnd"/>
      <w:r w:rsidRPr="00F72E89">
        <w:rPr>
          <w:lang w:eastAsia="ko-KR"/>
        </w:rPr>
        <w:t>;</w:t>
      </w:r>
    </w:p>
    <w:p w14:paraId="172E24D4" w14:textId="77777777" w:rsidR="00FE5839" w:rsidRPr="00F72E89" w:rsidRDefault="00FE5839" w:rsidP="00FE5839">
      <w:pPr>
        <w:pStyle w:val="B1"/>
        <w:rPr>
          <w:lang w:eastAsia="ko-KR"/>
        </w:rPr>
      </w:pPr>
      <w:r w:rsidRPr="00F72E89">
        <w:rPr>
          <w:lang w:eastAsia="ko-KR"/>
        </w:rPr>
        <w:t>-</w:t>
      </w:r>
      <w:r w:rsidRPr="00F72E89">
        <w:rPr>
          <w:lang w:eastAsia="ko-KR"/>
        </w:rPr>
        <w:tab/>
      </w:r>
      <w:proofErr w:type="spellStart"/>
      <w:r w:rsidRPr="00F72E89">
        <w:rPr>
          <w:i/>
          <w:lang w:eastAsia="ko-KR"/>
        </w:rPr>
        <w:t>logicalChannelSR-DelayTimer</w:t>
      </w:r>
      <w:proofErr w:type="spellEnd"/>
      <w:r w:rsidRPr="00F72E89">
        <w:rPr>
          <w:lang w:eastAsia="ko-KR"/>
        </w:rPr>
        <w:t>;</w:t>
      </w:r>
    </w:p>
    <w:p w14:paraId="60478E23" w14:textId="77777777" w:rsidR="00FE5839" w:rsidRPr="00F72E89" w:rsidRDefault="00FE5839" w:rsidP="00FE5839">
      <w:pPr>
        <w:pStyle w:val="B1"/>
        <w:rPr>
          <w:lang w:eastAsia="ko-KR"/>
        </w:rPr>
      </w:pPr>
      <w:r w:rsidRPr="00F72E89">
        <w:rPr>
          <w:lang w:eastAsia="ko-KR"/>
        </w:rPr>
        <w:t>-</w:t>
      </w:r>
      <w:r w:rsidRPr="00F72E89">
        <w:rPr>
          <w:lang w:eastAsia="ko-KR"/>
        </w:rPr>
        <w:tab/>
      </w:r>
      <w:proofErr w:type="spellStart"/>
      <w:r w:rsidRPr="00F72E89">
        <w:rPr>
          <w:i/>
          <w:lang w:eastAsia="ko-KR"/>
        </w:rPr>
        <w:t>logicalChannelSR</w:t>
      </w:r>
      <w:proofErr w:type="spellEnd"/>
      <w:r w:rsidRPr="00F72E89">
        <w:rPr>
          <w:i/>
          <w:lang w:eastAsia="ko-KR"/>
        </w:rPr>
        <w:t>-Mask</w:t>
      </w:r>
      <w:r w:rsidRPr="00F72E89">
        <w:rPr>
          <w:lang w:eastAsia="ko-KR"/>
        </w:rPr>
        <w:t>;</w:t>
      </w:r>
    </w:p>
    <w:p w14:paraId="3424CC9A" w14:textId="77777777" w:rsidR="00FE5839" w:rsidRPr="00F72E89" w:rsidRDefault="00FE5839" w:rsidP="00FE5839">
      <w:pPr>
        <w:pStyle w:val="B1"/>
        <w:rPr>
          <w:lang w:eastAsia="ko-KR"/>
        </w:rPr>
      </w:pPr>
      <w:r w:rsidRPr="00F72E89">
        <w:rPr>
          <w:lang w:eastAsia="ko-KR"/>
        </w:rPr>
        <w:t>-</w:t>
      </w:r>
      <w:r w:rsidRPr="00F72E89">
        <w:rPr>
          <w:lang w:eastAsia="ko-KR"/>
        </w:rPr>
        <w:tab/>
      </w:r>
      <w:proofErr w:type="spellStart"/>
      <w:r w:rsidRPr="00F72E89">
        <w:rPr>
          <w:i/>
          <w:lang w:eastAsia="ko-KR"/>
        </w:rPr>
        <w:t>logicalChannelGroup</w:t>
      </w:r>
      <w:proofErr w:type="spellEnd"/>
      <w:r w:rsidRPr="00F72E89">
        <w:rPr>
          <w:lang w:eastAsia="ko-KR"/>
        </w:rPr>
        <w:t>.</w:t>
      </w:r>
    </w:p>
    <w:p w14:paraId="02C9FB67" w14:textId="77777777" w:rsidR="00FE5839" w:rsidRPr="00F72E89" w:rsidRDefault="00FE5839" w:rsidP="00FE5839">
      <w:pPr>
        <w:rPr>
          <w:lang w:eastAsia="ko-KR"/>
        </w:rPr>
      </w:pPr>
      <w:r w:rsidRPr="00F72E89">
        <w:rPr>
          <w:lang w:eastAsia="ko-KR"/>
        </w:rPr>
        <w:t xml:space="preserve">Each logical channel may be allocated to an LCG using the </w:t>
      </w:r>
      <w:proofErr w:type="spellStart"/>
      <w:r w:rsidRPr="00F72E89">
        <w:rPr>
          <w:i/>
          <w:lang w:eastAsia="ko-KR"/>
        </w:rPr>
        <w:t>logicalChannelGroup</w:t>
      </w:r>
      <w:proofErr w:type="spellEnd"/>
      <w:r w:rsidRPr="00F72E89">
        <w:rPr>
          <w:lang w:eastAsia="ko-KR"/>
        </w:rPr>
        <w:t>. The maximum number of LCGs is eight.</w:t>
      </w:r>
    </w:p>
    <w:p w14:paraId="19BE4E86" w14:textId="77777777" w:rsidR="00FE5839" w:rsidRPr="00F72E89" w:rsidRDefault="00FE5839" w:rsidP="00FE5839">
      <w:pPr>
        <w:rPr>
          <w:lang w:eastAsia="ko-KR"/>
        </w:rPr>
      </w:pPr>
      <w:r w:rsidRPr="00F72E89">
        <w:rPr>
          <w:lang w:eastAsia="ko-KR"/>
        </w:rPr>
        <w:t>The MAC entity determines the amount of UL data available for a logical channel according to the data volume calculation procedure in TSs 38.322 and 38.323 [3] [4].</w:t>
      </w:r>
    </w:p>
    <w:p w14:paraId="34D735B0" w14:textId="77777777" w:rsidR="00FE5839" w:rsidRPr="00F72E89" w:rsidRDefault="00FE5839" w:rsidP="00FE5839">
      <w:pPr>
        <w:rPr>
          <w:lang w:eastAsia="ko-KR"/>
        </w:rPr>
      </w:pPr>
      <w:r w:rsidRPr="00F72E89">
        <w:rPr>
          <w:lang w:eastAsia="ko-KR"/>
        </w:rPr>
        <w:t>A BSR shall be triggered if any of the following events occur:</w:t>
      </w:r>
    </w:p>
    <w:p w14:paraId="3F336499" w14:textId="77777777" w:rsidR="00FE5839" w:rsidRPr="00F72E89" w:rsidRDefault="00FE5839" w:rsidP="00FE5839">
      <w:pPr>
        <w:pStyle w:val="B1"/>
        <w:rPr>
          <w:lang w:eastAsia="ko-KR"/>
        </w:rPr>
      </w:pPr>
      <w:r w:rsidRPr="00F72E89">
        <w:rPr>
          <w:lang w:eastAsia="ko-KR"/>
        </w:rPr>
        <w:t>-</w:t>
      </w:r>
      <w:r w:rsidRPr="00F72E89">
        <w:rPr>
          <w:lang w:eastAsia="ko-KR"/>
        </w:rPr>
        <w:tab/>
        <w:t>the MAC entity has new UL data available for a logical channel which belongs to an LCG; and either</w:t>
      </w:r>
    </w:p>
    <w:p w14:paraId="31A71C3F" w14:textId="77777777" w:rsidR="00FE5839" w:rsidRPr="00F72E89" w:rsidRDefault="00FE5839" w:rsidP="00FE5839">
      <w:pPr>
        <w:pStyle w:val="B2"/>
        <w:rPr>
          <w:lang w:eastAsia="ko-KR"/>
        </w:rPr>
      </w:pPr>
      <w:r w:rsidRPr="00F72E89">
        <w:rPr>
          <w:lang w:eastAsia="ko-KR"/>
        </w:rPr>
        <w:t>-</w:t>
      </w:r>
      <w:r w:rsidRPr="00F72E89">
        <w:rPr>
          <w:lang w:eastAsia="ko-KR"/>
        </w:rPr>
        <w:tab/>
        <w:t>the new UL data belongs to a logical channel with higher priority than the priority of any logical channel containing available UL data which belong to any LCG; or</w:t>
      </w:r>
    </w:p>
    <w:p w14:paraId="72F36E7B" w14:textId="77777777" w:rsidR="00FE5839" w:rsidRPr="00F72E89" w:rsidRDefault="00FE5839" w:rsidP="00FE5839">
      <w:pPr>
        <w:pStyle w:val="B2"/>
        <w:rPr>
          <w:lang w:eastAsia="ko-KR"/>
        </w:rPr>
      </w:pPr>
      <w:r w:rsidRPr="00F72E89">
        <w:rPr>
          <w:lang w:eastAsia="ko-KR"/>
        </w:rPr>
        <w:t>-</w:t>
      </w:r>
      <w:r w:rsidRPr="00F72E89">
        <w:rPr>
          <w:lang w:eastAsia="ko-KR"/>
        </w:rPr>
        <w:tab/>
        <w:t>none of the logical channels which belong to an LCG contains any available UL data.</w:t>
      </w:r>
    </w:p>
    <w:p w14:paraId="7FE25D77" w14:textId="77777777" w:rsidR="00FE5839" w:rsidRPr="00F72E89" w:rsidRDefault="00FE5839" w:rsidP="00FE5839">
      <w:pPr>
        <w:pStyle w:val="B1"/>
        <w:rPr>
          <w:lang w:eastAsia="ko-KR"/>
        </w:rPr>
      </w:pPr>
      <w:r w:rsidRPr="00F72E89">
        <w:rPr>
          <w:lang w:eastAsia="ko-KR"/>
        </w:rPr>
        <w:tab/>
        <w:t>in which case the BSR is referred below to as 'Regular BSR';</w:t>
      </w:r>
    </w:p>
    <w:p w14:paraId="2A2896F1" w14:textId="77777777" w:rsidR="00FE5839" w:rsidRPr="00F72E89" w:rsidRDefault="00FE5839" w:rsidP="00FE5839">
      <w:pPr>
        <w:pStyle w:val="B1"/>
        <w:rPr>
          <w:lang w:eastAsia="ko-KR"/>
        </w:rPr>
      </w:pPr>
      <w:r w:rsidRPr="00F72E89">
        <w:rPr>
          <w:lang w:eastAsia="ko-KR"/>
        </w:rPr>
        <w:t>-</w:t>
      </w:r>
      <w:r w:rsidRPr="00F72E89">
        <w:rPr>
          <w:lang w:eastAsia="ko-KR"/>
        </w:rPr>
        <w:tab/>
        <w:t xml:space="preserve">UL resources are allocated and number of padding bits is equal to or larger than the size of the Buffer Status Report MAC CE plus its </w:t>
      </w:r>
      <w:proofErr w:type="spellStart"/>
      <w:r w:rsidRPr="00F72E89">
        <w:rPr>
          <w:lang w:eastAsia="ko-KR"/>
        </w:rPr>
        <w:t>subheader</w:t>
      </w:r>
      <w:proofErr w:type="spellEnd"/>
      <w:r w:rsidRPr="00F72E89">
        <w:rPr>
          <w:lang w:eastAsia="ko-KR"/>
        </w:rPr>
        <w:t>, in which case the BSR is referred below to as 'Padding BSR';</w:t>
      </w:r>
    </w:p>
    <w:p w14:paraId="72336700" w14:textId="77777777" w:rsidR="00FE5839" w:rsidRPr="00F72E89" w:rsidRDefault="00FE5839" w:rsidP="00FE5839">
      <w:pPr>
        <w:pStyle w:val="B1"/>
        <w:rPr>
          <w:lang w:eastAsia="ko-KR"/>
        </w:rPr>
      </w:pPr>
      <w:r w:rsidRPr="00F72E89">
        <w:rPr>
          <w:lang w:eastAsia="ko-KR"/>
        </w:rPr>
        <w:t>-</w:t>
      </w:r>
      <w:r w:rsidRPr="00F72E89">
        <w:rPr>
          <w:lang w:eastAsia="ko-KR"/>
        </w:rPr>
        <w:tab/>
      </w:r>
      <w:proofErr w:type="spellStart"/>
      <w:r w:rsidRPr="00F72E89">
        <w:rPr>
          <w:i/>
          <w:lang w:eastAsia="ko-KR"/>
        </w:rPr>
        <w:t>retxBSR</w:t>
      </w:r>
      <w:proofErr w:type="spellEnd"/>
      <w:r w:rsidRPr="00F72E89">
        <w:rPr>
          <w:i/>
          <w:lang w:eastAsia="ko-KR"/>
        </w:rPr>
        <w:t>-Timer</w:t>
      </w:r>
      <w:r w:rsidRPr="00F72E89">
        <w:rPr>
          <w:lang w:eastAsia="ko-KR"/>
        </w:rPr>
        <w:t xml:space="preserve"> expires, and at least one of the logical channels which belong to an LCG contains UL data, in which case the BSR is referred below to as 'Regular BSR';</w:t>
      </w:r>
    </w:p>
    <w:p w14:paraId="390367D5" w14:textId="77777777" w:rsidR="00FE5839" w:rsidRPr="00F72E89" w:rsidRDefault="00FE5839" w:rsidP="00FE5839">
      <w:pPr>
        <w:pStyle w:val="B1"/>
        <w:rPr>
          <w:lang w:eastAsia="ko-KR"/>
        </w:rPr>
      </w:pPr>
      <w:r w:rsidRPr="00F72E89">
        <w:rPr>
          <w:lang w:eastAsia="ko-KR"/>
        </w:rPr>
        <w:t>-</w:t>
      </w:r>
      <w:r w:rsidRPr="00F72E89">
        <w:rPr>
          <w:lang w:eastAsia="ko-KR"/>
        </w:rPr>
        <w:tab/>
      </w:r>
      <w:proofErr w:type="spellStart"/>
      <w:r w:rsidRPr="00F72E89">
        <w:rPr>
          <w:i/>
          <w:lang w:eastAsia="ko-KR"/>
        </w:rPr>
        <w:t>periodicBSR</w:t>
      </w:r>
      <w:proofErr w:type="spellEnd"/>
      <w:r w:rsidRPr="00F72E89">
        <w:rPr>
          <w:i/>
          <w:lang w:eastAsia="ko-KR"/>
        </w:rPr>
        <w:t>-Timer</w:t>
      </w:r>
      <w:r w:rsidRPr="00F72E89">
        <w:rPr>
          <w:lang w:eastAsia="ko-KR"/>
        </w:rPr>
        <w:t xml:space="preserve"> expires, in which case the BSR is referred below to as 'Periodic BSR'.</w:t>
      </w:r>
    </w:p>
    <w:p w14:paraId="52B32188" w14:textId="77777777" w:rsidR="00FE5839" w:rsidRPr="00F72E89" w:rsidRDefault="00FE5839" w:rsidP="00FE5839">
      <w:pPr>
        <w:rPr>
          <w:noProof/>
        </w:rPr>
      </w:pPr>
      <w:r w:rsidRPr="00F72E89">
        <w:rPr>
          <w:noProof/>
        </w:rPr>
        <w:t>For Regular BSR</w:t>
      </w:r>
      <w:r w:rsidRPr="00F72E89">
        <w:rPr>
          <w:noProof/>
          <w:lang w:eastAsia="ko-KR"/>
        </w:rPr>
        <w:t>, the MAC entity shall</w:t>
      </w:r>
      <w:r w:rsidRPr="00F72E89">
        <w:rPr>
          <w:noProof/>
        </w:rPr>
        <w:t>:</w:t>
      </w:r>
    </w:p>
    <w:p w14:paraId="3D1A3F5D" w14:textId="77777777" w:rsidR="00FE5839" w:rsidRPr="00F72E89" w:rsidRDefault="00FE5839" w:rsidP="00FE5839">
      <w:pPr>
        <w:pStyle w:val="B1"/>
        <w:rPr>
          <w:noProof/>
        </w:rPr>
      </w:pPr>
      <w:r w:rsidRPr="00F72E89">
        <w:rPr>
          <w:noProof/>
          <w:lang w:eastAsia="ko-KR"/>
        </w:rPr>
        <w:t>1&gt;</w:t>
      </w:r>
      <w:r w:rsidRPr="00F72E89">
        <w:rPr>
          <w:noProof/>
        </w:rPr>
        <w:tab/>
        <w:t xml:space="preserve">if the BSR is triggered for a logical channel for which </w:t>
      </w:r>
      <w:r w:rsidRPr="00F72E89">
        <w:rPr>
          <w:i/>
          <w:noProof/>
        </w:rPr>
        <w:t>logicalChannelSR-DelayTimerApplied</w:t>
      </w:r>
      <w:r w:rsidRPr="00F72E89">
        <w:rPr>
          <w:noProof/>
        </w:rPr>
        <w:t xml:space="preserve"> is configured by upper layers:</w:t>
      </w:r>
    </w:p>
    <w:p w14:paraId="32FDAE46" w14:textId="77777777" w:rsidR="00FE5839" w:rsidRPr="00F72E89" w:rsidRDefault="00FE5839" w:rsidP="00FE5839">
      <w:pPr>
        <w:pStyle w:val="B2"/>
        <w:rPr>
          <w:noProof/>
        </w:rPr>
      </w:pPr>
      <w:r w:rsidRPr="00F72E89">
        <w:rPr>
          <w:noProof/>
          <w:lang w:eastAsia="ko-KR"/>
        </w:rPr>
        <w:t>2&gt;</w:t>
      </w:r>
      <w:r w:rsidRPr="00F72E89">
        <w:rPr>
          <w:noProof/>
        </w:rPr>
        <w:tab/>
        <w:t xml:space="preserve">start or restart the </w:t>
      </w:r>
      <w:r w:rsidRPr="00F72E89">
        <w:rPr>
          <w:i/>
          <w:noProof/>
        </w:rPr>
        <w:t>logicalChannelSR-DelayTimer</w:t>
      </w:r>
      <w:r w:rsidRPr="00F72E89">
        <w:rPr>
          <w:noProof/>
        </w:rPr>
        <w:t>.</w:t>
      </w:r>
    </w:p>
    <w:p w14:paraId="491384F4" w14:textId="77777777" w:rsidR="00FE5839" w:rsidRPr="00F72E89" w:rsidRDefault="00FE5839" w:rsidP="00FE5839">
      <w:pPr>
        <w:pStyle w:val="B1"/>
        <w:rPr>
          <w:noProof/>
        </w:rPr>
      </w:pPr>
      <w:r w:rsidRPr="00F72E89">
        <w:rPr>
          <w:noProof/>
          <w:lang w:eastAsia="ko-KR"/>
        </w:rPr>
        <w:t>1&gt;</w:t>
      </w:r>
      <w:r w:rsidRPr="00F72E89">
        <w:rPr>
          <w:noProof/>
        </w:rPr>
        <w:tab/>
        <w:t>else:</w:t>
      </w:r>
    </w:p>
    <w:p w14:paraId="0CE05019" w14:textId="77777777" w:rsidR="00FE5839" w:rsidRPr="00F72E89" w:rsidRDefault="00FE5839" w:rsidP="00FE5839">
      <w:pPr>
        <w:pStyle w:val="B2"/>
        <w:rPr>
          <w:noProof/>
        </w:rPr>
      </w:pPr>
      <w:r w:rsidRPr="00F72E89">
        <w:rPr>
          <w:noProof/>
          <w:lang w:eastAsia="ko-KR"/>
        </w:rPr>
        <w:t>2&gt;</w:t>
      </w:r>
      <w:r w:rsidRPr="00F72E89">
        <w:rPr>
          <w:noProof/>
        </w:rPr>
        <w:tab/>
        <w:t xml:space="preserve">if running, stop the </w:t>
      </w:r>
      <w:r w:rsidRPr="00F72E89">
        <w:rPr>
          <w:i/>
          <w:noProof/>
        </w:rPr>
        <w:t>logicalChannelSR-DelayTimer</w:t>
      </w:r>
      <w:r w:rsidRPr="00F72E89">
        <w:rPr>
          <w:noProof/>
        </w:rPr>
        <w:t>.</w:t>
      </w:r>
    </w:p>
    <w:p w14:paraId="146D7F30" w14:textId="77777777" w:rsidR="00FE5839" w:rsidRPr="00F72E89" w:rsidRDefault="00FE5839" w:rsidP="00FE5839">
      <w:pPr>
        <w:rPr>
          <w:noProof/>
          <w:lang w:eastAsia="ko-KR"/>
        </w:rPr>
      </w:pPr>
      <w:r w:rsidRPr="00F72E89">
        <w:rPr>
          <w:noProof/>
        </w:rPr>
        <w:t>For Regular and Periodic BSR, the MAC entity shall</w:t>
      </w:r>
      <w:r w:rsidRPr="00F72E89">
        <w:rPr>
          <w:noProof/>
          <w:lang w:eastAsia="ko-KR"/>
        </w:rPr>
        <w:t>:</w:t>
      </w:r>
    </w:p>
    <w:p w14:paraId="21AEF7DD" w14:textId="77777777" w:rsidR="00C3551E" w:rsidRDefault="00FE5839" w:rsidP="00FE5839">
      <w:pPr>
        <w:pStyle w:val="B1"/>
        <w:rPr>
          <w:ins w:id="4" w:author="Benoist" w:date="2018-06-20T17:13:00Z"/>
          <w:noProof/>
          <w:lang w:eastAsia="ko-KR"/>
        </w:rPr>
      </w:pPr>
      <w:r w:rsidRPr="00F72E89">
        <w:rPr>
          <w:noProof/>
          <w:lang w:eastAsia="ko-KR"/>
        </w:rPr>
        <w:t>1&gt;</w:t>
      </w:r>
      <w:r w:rsidRPr="00F72E89">
        <w:rPr>
          <w:noProof/>
          <w:lang w:eastAsia="ko-KR"/>
        </w:rPr>
        <w:tab/>
        <w:t>if more than one LCG has data available for transmission when the MAC PDU containing the BSR is to be built</w:t>
      </w:r>
      <w:ins w:id="5" w:author="Benoist" w:date="2018-06-20T17:13:00Z">
        <w:r w:rsidR="00C3551E">
          <w:rPr>
            <w:noProof/>
            <w:lang w:eastAsia="ko-KR"/>
          </w:rPr>
          <w:t>; or</w:t>
        </w:r>
      </w:ins>
    </w:p>
    <w:p w14:paraId="47B51F71" w14:textId="7DD2F578" w:rsidR="00FE5839" w:rsidRPr="00F72E89" w:rsidRDefault="00C3551E" w:rsidP="00FE5839">
      <w:pPr>
        <w:pStyle w:val="B1"/>
        <w:rPr>
          <w:noProof/>
          <w:lang w:eastAsia="ko-KR"/>
        </w:rPr>
      </w:pPr>
      <w:ins w:id="6" w:author="Benoist" w:date="2018-06-20T17:13:00Z">
        <w:r>
          <w:rPr>
            <w:noProof/>
            <w:lang w:eastAsia="ko-KR"/>
          </w:rPr>
          <w:t>1&gt;</w:t>
        </w:r>
        <w:r>
          <w:rPr>
            <w:noProof/>
            <w:lang w:eastAsia="ko-KR"/>
          </w:rPr>
          <w:tab/>
        </w:r>
        <w:r w:rsidRPr="002D6D39">
          <w:rPr>
            <w:rFonts w:eastAsia="Malgun Gothic"/>
            <w:noProof/>
            <w:lang w:eastAsia="ko-KR"/>
          </w:rPr>
          <w:t xml:space="preserve">if </w:t>
        </w:r>
        <w:r>
          <w:rPr>
            <w:rFonts w:eastAsia="Malgun Gothic"/>
            <w:noProof/>
            <w:lang w:eastAsia="ko-KR"/>
          </w:rPr>
          <w:t xml:space="preserve">there is only one LCG with data available for tansmission </w:t>
        </w:r>
        <w:r w:rsidRPr="002D6D39">
          <w:rPr>
            <w:rFonts w:eastAsia="Malgun Gothic"/>
            <w:noProof/>
            <w:lang w:eastAsia="ko-KR"/>
          </w:rPr>
          <w:t xml:space="preserve">when the MAC PDU containing the BSR is to be built </w:t>
        </w:r>
        <w:r>
          <w:rPr>
            <w:rFonts w:eastAsia="Malgun Gothic"/>
            <w:noProof/>
            <w:lang w:eastAsia="ko-KR"/>
          </w:rPr>
          <w:t xml:space="preserve">and the highest priority LCH with data </w:t>
        </w:r>
      </w:ins>
      <w:ins w:id="7" w:author="Benoist" w:date="2018-06-21T09:24:00Z">
        <w:r w:rsidR="00E42176">
          <w:rPr>
            <w:rFonts w:eastAsia="Malgun Gothic"/>
            <w:noProof/>
            <w:lang w:eastAsia="ko-KR"/>
          </w:rPr>
          <w:t xml:space="preserve">available </w:t>
        </w:r>
      </w:ins>
      <w:ins w:id="8" w:author="Benoist" w:date="2018-06-20T17:13:00Z">
        <w:r>
          <w:rPr>
            <w:rFonts w:eastAsia="Malgun Gothic"/>
            <w:noProof/>
            <w:lang w:eastAsia="ko-KR"/>
          </w:rPr>
          <w:t xml:space="preserve">within the LCG is configured with </w:t>
        </w:r>
        <w:r>
          <w:rPr>
            <w:rFonts w:eastAsia="Malgun Gothic"/>
            <w:i/>
            <w:noProof/>
            <w:lang w:eastAsia="ko-KR"/>
          </w:rPr>
          <w:t>LongBSRenabled</w:t>
        </w:r>
      </w:ins>
      <w:r w:rsidR="00FE5839" w:rsidRPr="00F72E89">
        <w:rPr>
          <w:noProof/>
          <w:lang w:eastAsia="ko-KR"/>
        </w:rPr>
        <w:t>:</w:t>
      </w:r>
    </w:p>
    <w:p w14:paraId="0A840513" w14:textId="77777777" w:rsidR="00FE5839" w:rsidRPr="00F72E89" w:rsidRDefault="00FE5839" w:rsidP="00FE5839">
      <w:pPr>
        <w:pStyle w:val="B2"/>
        <w:rPr>
          <w:noProof/>
          <w:lang w:eastAsia="ko-KR"/>
        </w:rPr>
      </w:pPr>
      <w:r w:rsidRPr="00F72E89">
        <w:rPr>
          <w:noProof/>
          <w:lang w:eastAsia="ko-KR"/>
        </w:rPr>
        <w:lastRenderedPageBreak/>
        <w:t>2&gt;</w:t>
      </w:r>
      <w:r w:rsidRPr="00F72E89">
        <w:rPr>
          <w:noProof/>
          <w:lang w:eastAsia="ko-KR"/>
        </w:rPr>
        <w:tab/>
        <w:t>report Long BSR for all LCGs which have data available for transmission.</w:t>
      </w:r>
    </w:p>
    <w:p w14:paraId="05C36746" w14:textId="77777777" w:rsidR="00FE5839" w:rsidRPr="00F72E89" w:rsidRDefault="00FE5839" w:rsidP="00FE5839">
      <w:pPr>
        <w:pStyle w:val="B1"/>
        <w:rPr>
          <w:noProof/>
          <w:lang w:eastAsia="ko-KR"/>
        </w:rPr>
      </w:pPr>
      <w:r w:rsidRPr="00F72E89">
        <w:rPr>
          <w:noProof/>
          <w:lang w:eastAsia="ko-KR"/>
        </w:rPr>
        <w:t>1&gt;</w:t>
      </w:r>
      <w:r w:rsidRPr="00F72E89">
        <w:rPr>
          <w:noProof/>
          <w:lang w:eastAsia="ko-KR"/>
        </w:rPr>
        <w:tab/>
        <w:t>else:</w:t>
      </w:r>
    </w:p>
    <w:p w14:paraId="345D92D7" w14:textId="77777777" w:rsidR="00FE5839" w:rsidRPr="00F72E89" w:rsidRDefault="00FE5839" w:rsidP="00FE5839">
      <w:pPr>
        <w:pStyle w:val="B2"/>
        <w:rPr>
          <w:noProof/>
          <w:lang w:eastAsia="ko-KR"/>
        </w:rPr>
      </w:pPr>
      <w:r w:rsidRPr="00F72E89">
        <w:rPr>
          <w:noProof/>
          <w:lang w:eastAsia="ko-KR"/>
        </w:rPr>
        <w:t>2&gt;</w:t>
      </w:r>
      <w:r w:rsidRPr="00F72E89">
        <w:rPr>
          <w:noProof/>
          <w:lang w:eastAsia="ko-KR"/>
        </w:rPr>
        <w:tab/>
        <w:t>report Short BSR.</w:t>
      </w:r>
    </w:p>
    <w:p w14:paraId="04D7149B" w14:textId="77777777" w:rsidR="00FE5839" w:rsidRPr="00F72E89" w:rsidRDefault="00FE5839" w:rsidP="00FE5839">
      <w:pPr>
        <w:rPr>
          <w:noProof/>
        </w:rPr>
      </w:pPr>
      <w:r w:rsidRPr="00F72E89">
        <w:rPr>
          <w:noProof/>
        </w:rPr>
        <w:t>For Padding BSR:</w:t>
      </w:r>
    </w:p>
    <w:p w14:paraId="4A3E3142" w14:textId="77777777" w:rsidR="00FE5839" w:rsidRPr="00F72E89" w:rsidRDefault="00FE5839" w:rsidP="00FE5839">
      <w:pPr>
        <w:pStyle w:val="B1"/>
        <w:rPr>
          <w:noProof/>
        </w:rPr>
      </w:pPr>
      <w:r w:rsidRPr="00F72E89">
        <w:rPr>
          <w:noProof/>
          <w:lang w:eastAsia="ko-KR"/>
        </w:rPr>
        <w:t>1&gt;</w:t>
      </w:r>
      <w:r w:rsidRPr="00F72E89">
        <w:rPr>
          <w:noProof/>
        </w:rPr>
        <w:tab/>
        <w:t>if the number of padding bits is equal to or larger than the size of the Short BSR plus its subheader but smaller than the size of the Long BSR plus its subheader:</w:t>
      </w:r>
    </w:p>
    <w:p w14:paraId="4EF49E99" w14:textId="77777777" w:rsidR="00FE5839" w:rsidRPr="00F72E89" w:rsidRDefault="00FE5839" w:rsidP="00FE5839">
      <w:pPr>
        <w:pStyle w:val="B2"/>
        <w:rPr>
          <w:noProof/>
          <w:lang w:eastAsia="ko-KR"/>
        </w:rPr>
      </w:pPr>
      <w:r w:rsidRPr="00F72E89">
        <w:rPr>
          <w:noProof/>
          <w:lang w:eastAsia="ko-KR"/>
        </w:rPr>
        <w:t>2&gt;</w:t>
      </w:r>
      <w:r w:rsidRPr="00F72E89">
        <w:rPr>
          <w:noProof/>
        </w:rPr>
        <w:tab/>
        <w:t xml:space="preserve">if more than one LCG has data </w:t>
      </w:r>
      <w:r w:rsidRPr="00F72E89">
        <w:rPr>
          <w:noProof/>
          <w:lang w:eastAsia="zh-TW"/>
        </w:rPr>
        <w:t xml:space="preserve">available for transmission </w:t>
      </w:r>
      <w:r w:rsidRPr="00F72E89">
        <w:rPr>
          <w:noProof/>
          <w:lang w:eastAsia="ko-KR"/>
        </w:rPr>
        <w:t>when</w:t>
      </w:r>
      <w:r w:rsidRPr="00F72E89">
        <w:rPr>
          <w:noProof/>
        </w:rPr>
        <w:t xml:space="preserve"> the BSR is </w:t>
      </w:r>
      <w:r w:rsidRPr="00F72E89">
        <w:rPr>
          <w:noProof/>
          <w:lang w:eastAsia="ko-KR"/>
        </w:rPr>
        <w:t xml:space="preserve">to be </w:t>
      </w:r>
      <w:r w:rsidRPr="00F72E89">
        <w:rPr>
          <w:noProof/>
        </w:rPr>
        <w:t>built:</w:t>
      </w:r>
    </w:p>
    <w:p w14:paraId="19752375" w14:textId="77777777" w:rsidR="00FE5839" w:rsidRPr="00F72E89" w:rsidRDefault="00FE5839" w:rsidP="00FE5839">
      <w:pPr>
        <w:pStyle w:val="B3"/>
        <w:rPr>
          <w:noProof/>
          <w:lang w:eastAsia="ko-KR"/>
        </w:rPr>
      </w:pPr>
      <w:r w:rsidRPr="00F72E89">
        <w:rPr>
          <w:noProof/>
          <w:lang w:eastAsia="ko-KR"/>
        </w:rPr>
        <w:t>3&gt;</w:t>
      </w:r>
      <w:r w:rsidRPr="00F72E89">
        <w:rPr>
          <w:noProof/>
          <w:lang w:eastAsia="ko-KR"/>
        </w:rPr>
        <w:tab/>
        <w:t>if the number of padding bits is equal to the size of the Short BSR plus its subheader:</w:t>
      </w:r>
    </w:p>
    <w:p w14:paraId="3DDE0B1B" w14:textId="77777777" w:rsidR="00FE5839" w:rsidRPr="00F72E89" w:rsidRDefault="00FE5839" w:rsidP="00FE5839">
      <w:pPr>
        <w:pStyle w:val="B4"/>
        <w:rPr>
          <w:noProof/>
        </w:rPr>
      </w:pPr>
      <w:r w:rsidRPr="00F72E89">
        <w:rPr>
          <w:noProof/>
          <w:lang w:eastAsia="ko-KR"/>
        </w:rPr>
        <w:t>4&gt;</w:t>
      </w:r>
      <w:r w:rsidRPr="00F72E89">
        <w:rPr>
          <w:noProof/>
          <w:lang w:eastAsia="ko-KR"/>
        </w:rPr>
        <w:tab/>
      </w:r>
      <w:r w:rsidRPr="00F72E89">
        <w:rPr>
          <w:noProof/>
        </w:rPr>
        <w:t xml:space="preserve">report </w:t>
      </w:r>
      <w:r w:rsidRPr="00F72E89">
        <w:rPr>
          <w:noProof/>
          <w:lang w:eastAsia="ko-KR"/>
        </w:rPr>
        <w:t xml:space="preserve">Short </w:t>
      </w:r>
      <w:r w:rsidRPr="00F72E89">
        <w:rPr>
          <w:noProof/>
        </w:rPr>
        <w:t>Truncated BSR of the LCG with the highest priority logical channel with data available for transmission.</w:t>
      </w:r>
    </w:p>
    <w:p w14:paraId="0A5CEF37" w14:textId="77777777" w:rsidR="00FE5839" w:rsidRPr="00F72E89" w:rsidRDefault="00FE5839" w:rsidP="00FE5839">
      <w:pPr>
        <w:pStyle w:val="B3"/>
        <w:rPr>
          <w:noProof/>
          <w:lang w:eastAsia="ko-KR"/>
        </w:rPr>
      </w:pPr>
      <w:r w:rsidRPr="00F72E89">
        <w:rPr>
          <w:noProof/>
          <w:lang w:eastAsia="ko-KR"/>
        </w:rPr>
        <w:t>3&gt;</w:t>
      </w:r>
      <w:r w:rsidRPr="00F72E89">
        <w:rPr>
          <w:noProof/>
          <w:lang w:eastAsia="ko-KR"/>
        </w:rPr>
        <w:tab/>
        <w:t>else:</w:t>
      </w:r>
    </w:p>
    <w:p w14:paraId="2A51D3BE" w14:textId="77777777" w:rsidR="00FE5839" w:rsidRPr="00F72E89" w:rsidRDefault="00FE5839" w:rsidP="00FE5839">
      <w:pPr>
        <w:pStyle w:val="B4"/>
        <w:rPr>
          <w:noProof/>
        </w:rPr>
      </w:pPr>
      <w:r w:rsidRPr="00F72E89">
        <w:rPr>
          <w:noProof/>
          <w:lang w:eastAsia="ko-KR"/>
        </w:rPr>
        <w:t>4&gt;</w:t>
      </w:r>
      <w:r w:rsidRPr="00F72E89">
        <w:rPr>
          <w:noProof/>
          <w:lang w:eastAsia="ko-KR"/>
        </w:rPr>
        <w:tab/>
      </w:r>
      <w:r w:rsidRPr="00F72E89">
        <w:rPr>
          <w:noProof/>
        </w:rPr>
        <w:t xml:space="preserve">report </w:t>
      </w:r>
      <w:r w:rsidRPr="00F72E89">
        <w:rPr>
          <w:noProof/>
          <w:lang w:eastAsia="ko-KR"/>
        </w:rPr>
        <w:t xml:space="preserve">Long </w:t>
      </w:r>
      <w:r w:rsidRPr="00F72E89">
        <w:rPr>
          <w:noProof/>
        </w:rPr>
        <w:t>Truncated BSR of the LCG</w:t>
      </w:r>
      <w:r w:rsidRPr="00F72E89">
        <w:rPr>
          <w:noProof/>
          <w:lang w:eastAsia="ko-KR"/>
        </w:rPr>
        <w:t>(s)</w:t>
      </w:r>
      <w:r w:rsidRPr="00F72E89">
        <w:rPr>
          <w:noProof/>
        </w:rPr>
        <w:t xml:space="preserve"> with the logical channels having data available for transmission following a decreasing order of priority</w:t>
      </w:r>
      <w:r w:rsidRPr="00F72E89">
        <w:rPr>
          <w:noProof/>
          <w:lang w:eastAsia="ko-KR"/>
        </w:rPr>
        <w:t>, and in case of equal priority, in increasing order of LCGID</w:t>
      </w:r>
      <w:r w:rsidRPr="00F72E89">
        <w:rPr>
          <w:noProof/>
        </w:rPr>
        <w:t>.</w:t>
      </w:r>
    </w:p>
    <w:p w14:paraId="2034F3CC" w14:textId="77777777" w:rsidR="00FE5839" w:rsidRPr="00F72E89" w:rsidRDefault="00FE5839" w:rsidP="00FE5839">
      <w:pPr>
        <w:pStyle w:val="B2"/>
        <w:rPr>
          <w:noProof/>
          <w:lang w:eastAsia="ko-KR"/>
        </w:rPr>
      </w:pPr>
      <w:r w:rsidRPr="00F72E89">
        <w:rPr>
          <w:noProof/>
          <w:lang w:eastAsia="ko-KR"/>
        </w:rPr>
        <w:t>2&gt;</w:t>
      </w:r>
      <w:r w:rsidRPr="00F72E89">
        <w:rPr>
          <w:noProof/>
        </w:rPr>
        <w:tab/>
        <w:t>else</w:t>
      </w:r>
      <w:r w:rsidRPr="00F72E89">
        <w:rPr>
          <w:noProof/>
          <w:lang w:eastAsia="ko-KR"/>
        </w:rPr>
        <w:t>:</w:t>
      </w:r>
    </w:p>
    <w:p w14:paraId="2A798F6F" w14:textId="77777777" w:rsidR="00FE5839" w:rsidRPr="00F72E89" w:rsidRDefault="00FE5839" w:rsidP="00FE5839">
      <w:pPr>
        <w:pStyle w:val="B3"/>
        <w:rPr>
          <w:noProof/>
          <w:lang w:eastAsia="ko-KR"/>
        </w:rPr>
      </w:pPr>
      <w:r w:rsidRPr="00F72E89">
        <w:rPr>
          <w:noProof/>
          <w:lang w:eastAsia="ko-KR"/>
        </w:rPr>
        <w:t>3&gt;</w:t>
      </w:r>
      <w:r w:rsidRPr="00F72E89">
        <w:rPr>
          <w:noProof/>
          <w:lang w:eastAsia="ko-KR"/>
        </w:rPr>
        <w:tab/>
      </w:r>
      <w:r w:rsidRPr="00F72E89">
        <w:rPr>
          <w:noProof/>
        </w:rPr>
        <w:t>report Short BSR</w:t>
      </w:r>
      <w:r w:rsidRPr="00F72E89">
        <w:rPr>
          <w:noProof/>
          <w:lang w:eastAsia="ko-KR"/>
        </w:rPr>
        <w:t>.</w:t>
      </w:r>
    </w:p>
    <w:p w14:paraId="14806341" w14:textId="77777777" w:rsidR="00FE5839" w:rsidRPr="00F72E89" w:rsidRDefault="00FE5839" w:rsidP="00FE5839">
      <w:pPr>
        <w:pStyle w:val="B1"/>
        <w:rPr>
          <w:noProof/>
          <w:lang w:eastAsia="ko-KR"/>
        </w:rPr>
      </w:pPr>
      <w:r w:rsidRPr="00F72E89">
        <w:rPr>
          <w:noProof/>
          <w:lang w:eastAsia="ko-KR"/>
        </w:rPr>
        <w:t>1&gt;</w:t>
      </w:r>
      <w:r w:rsidRPr="00F72E89">
        <w:rPr>
          <w:noProof/>
        </w:rPr>
        <w:tab/>
        <w:t>else if the number of padding bits is equal to or larger than the size of the Long BSR plus its subheader</w:t>
      </w:r>
      <w:r w:rsidRPr="00F72E89">
        <w:rPr>
          <w:noProof/>
          <w:lang w:eastAsia="ko-KR"/>
        </w:rPr>
        <w:t>:</w:t>
      </w:r>
    </w:p>
    <w:p w14:paraId="1C6C647F" w14:textId="77777777" w:rsidR="00FE5839" w:rsidRPr="00F72E89" w:rsidRDefault="00FE5839" w:rsidP="00FE5839">
      <w:pPr>
        <w:pStyle w:val="B2"/>
        <w:rPr>
          <w:noProof/>
        </w:rPr>
      </w:pPr>
      <w:r w:rsidRPr="00F72E89">
        <w:rPr>
          <w:noProof/>
          <w:lang w:eastAsia="ko-KR"/>
        </w:rPr>
        <w:t>2&gt;</w:t>
      </w:r>
      <w:r w:rsidRPr="00F72E89">
        <w:rPr>
          <w:noProof/>
          <w:lang w:eastAsia="ko-KR"/>
        </w:rPr>
        <w:tab/>
      </w:r>
      <w:r w:rsidRPr="00F72E89">
        <w:rPr>
          <w:noProof/>
        </w:rPr>
        <w:t>report Long BSR</w:t>
      </w:r>
      <w:r w:rsidRPr="00F72E89">
        <w:rPr>
          <w:noProof/>
          <w:lang w:eastAsia="ko-KR"/>
        </w:rPr>
        <w:t xml:space="preserve"> for all LCGs which have data available for transmission</w:t>
      </w:r>
      <w:r w:rsidRPr="00F72E89">
        <w:rPr>
          <w:noProof/>
        </w:rPr>
        <w:t>.</w:t>
      </w:r>
    </w:p>
    <w:p w14:paraId="0558123D" w14:textId="77777777" w:rsidR="00FE5839" w:rsidRPr="00F72E89" w:rsidRDefault="00FE5839" w:rsidP="00FE5839">
      <w:pPr>
        <w:rPr>
          <w:noProof/>
          <w:lang w:eastAsia="ko-KR"/>
        </w:rPr>
      </w:pPr>
      <w:r w:rsidRPr="00F72E89">
        <w:rPr>
          <w:noProof/>
          <w:lang w:eastAsia="ko-KR"/>
        </w:rPr>
        <w:t xml:space="preserve">For BSR triggered by </w:t>
      </w:r>
      <w:r w:rsidRPr="00F72E89">
        <w:rPr>
          <w:i/>
          <w:noProof/>
          <w:lang w:eastAsia="ko-KR"/>
        </w:rPr>
        <w:t>retxBSR-Timer</w:t>
      </w:r>
      <w:r w:rsidRPr="00F72E89">
        <w:rPr>
          <w:noProof/>
          <w:lang w:eastAsia="ko-KR"/>
        </w:rPr>
        <w:t xml:space="preserve"> expiry, the MAC entity considers that the logical channel that triggered the BSR is the highest priority logical channel that has data available for transmission at the time the BSR is triggered.</w:t>
      </w:r>
    </w:p>
    <w:p w14:paraId="1EC0672F" w14:textId="77777777" w:rsidR="00FE5839" w:rsidRPr="00F72E89" w:rsidRDefault="00FE5839" w:rsidP="00FE5839">
      <w:pPr>
        <w:rPr>
          <w:noProof/>
          <w:lang w:eastAsia="ko-KR"/>
        </w:rPr>
      </w:pPr>
      <w:r w:rsidRPr="00F72E89">
        <w:rPr>
          <w:noProof/>
          <w:lang w:eastAsia="ko-KR"/>
        </w:rPr>
        <w:t>The MAC entity shall:</w:t>
      </w:r>
    </w:p>
    <w:p w14:paraId="56433251" w14:textId="77777777" w:rsidR="00FE5839" w:rsidRPr="00F72E89" w:rsidRDefault="00FE5839" w:rsidP="00FE5839">
      <w:pPr>
        <w:pStyle w:val="B1"/>
        <w:rPr>
          <w:noProof/>
        </w:rPr>
      </w:pPr>
      <w:r w:rsidRPr="00F72E89">
        <w:rPr>
          <w:noProof/>
          <w:lang w:eastAsia="ko-KR"/>
        </w:rPr>
        <w:t>1&gt;</w:t>
      </w:r>
      <w:r w:rsidRPr="00F72E89">
        <w:rPr>
          <w:noProof/>
          <w:lang w:eastAsia="ko-KR"/>
        </w:rPr>
        <w:tab/>
        <w:t>i</w:t>
      </w:r>
      <w:r w:rsidRPr="00F72E89">
        <w:rPr>
          <w:noProof/>
        </w:rPr>
        <w:t>f the Buffer Status reporting procedure determines that at least one BSR has been triggered and not cancelled:</w:t>
      </w:r>
    </w:p>
    <w:p w14:paraId="6AEE28C3" w14:textId="77777777" w:rsidR="00FE5839" w:rsidRPr="00F72E89" w:rsidRDefault="00FE5839" w:rsidP="00FE5839">
      <w:pPr>
        <w:pStyle w:val="B2"/>
        <w:rPr>
          <w:noProof/>
        </w:rPr>
      </w:pPr>
      <w:r w:rsidRPr="00F72E89">
        <w:rPr>
          <w:noProof/>
          <w:lang w:eastAsia="ko-KR"/>
        </w:rPr>
        <w:t>2&gt;</w:t>
      </w:r>
      <w:r w:rsidRPr="00F72E89">
        <w:rPr>
          <w:noProof/>
        </w:rPr>
        <w:tab/>
        <w:t xml:space="preserve">if UL-SCH resources are available for a </w:t>
      </w:r>
      <w:r w:rsidRPr="00F72E89">
        <w:rPr>
          <w:noProof/>
          <w:lang w:eastAsia="ko-KR"/>
        </w:rPr>
        <w:t xml:space="preserve">new </w:t>
      </w:r>
      <w:r w:rsidRPr="00F72E89">
        <w:rPr>
          <w:noProof/>
        </w:rPr>
        <w:t>transmission:</w:t>
      </w:r>
    </w:p>
    <w:p w14:paraId="4D9EAACA" w14:textId="77777777" w:rsidR="00FE5839" w:rsidRPr="00F72E89" w:rsidRDefault="00FE5839" w:rsidP="00FE5839">
      <w:pPr>
        <w:pStyle w:val="B3"/>
        <w:rPr>
          <w:noProof/>
        </w:rPr>
      </w:pPr>
      <w:r w:rsidRPr="00F72E89">
        <w:rPr>
          <w:noProof/>
          <w:lang w:eastAsia="ko-KR"/>
        </w:rPr>
        <w:t>3&gt;</w:t>
      </w:r>
      <w:r w:rsidRPr="00F72E89">
        <w:rPr>
          <w:noProof/>
        </w:rPr>
        <w:tab/>
        <w:t xml:space="preserve">instruct the Multiplexing and Assembly procedure to generate the BSR MAC </w:t>
      </w:r>
      <w:r w:rsidRPr="00F72E89">
        <w:rPr>
          <w:noProof/>
          <w:lang w:eastAsia="ko-KR"/>
        </w:rPr>
        <w:t>CE(s)</w:t>
      </w:r>
      <w:r w:rsidRPr="00F72E89">
        <w:rPr>
          <w:noProof/>
        </w:rPr>
        <w:t>;</w:t>
      </w:r>
    </w:p>
    <w:p w14:paraId="5B0ADB3A" w14:textId="77777777" w:rsidR="00FE5839" w:rsidRPr="00F72E89" w:rsidRDefault="00FE5839" w:rsidP="00FE5839">
      <w:pPr>
        <w:pStyle w:val="B3"/>
        <w:rPr>
          <w:noProof/>
        </w:rPr>
      </w:pPr>
      <w:r w:rsidRPr="00F72E89">
        <w:rPr>
          <w:noProof/>
          <w:lang w:eastAsia="ko-KR"/>
        </w:rPr>
        <w:t>3&gt;</w:t>
      </w:r>
      <w:r w:rsidRPr="00F72E89">
        <w:rPr>
          <w:noProof/>
        </w:rPr>
        <w:tab/>
        <w:t xml:space="preserve">start or restart </w:t>
      </w:r>
      <w:r w:rsidRPr="00F72E89">
        <w:rPr>
          <w:i/>
          <w:noProof/>
        </w:rPr>
        <w:t>periodicBSR-Timer</w:t>
      </w:r>
      <w:r w:rsidRPr="00F72E89">
        <w:rPr>
          <w:noProof/>
          <w:lang w:eastAsia="ko-KR"/>
        </w:rPr>
        <w:t xml:space="preserve"> except when all the generated BSRs are long or short Truncated BSRs</w:t>
      </w:r>
      <w:r w:rsidRPr="00F72E89">
        <w:rPr>
          <w:noProof/>
        </w:rPr>
        <w:t>;</w:t>
      </w:r>
    </w:p>
    <w:p w14:paraId="4A8923BA" w14:textId="77777777" w:rsidR="00FE5839" w:rsidRPr="00F72E89" w:rsidRDefault="00FE5839" w:rsidP="00FE5839">
      <w:pPr>
        <w:pStyle w:val="B3"/>
        <w:rPr>
          <w:noProof/>
        </w:rPr>
      </w:pPr>
      <w:r w:rsidRPr="00F72E89">
        <w:rPr>
          <w:lang w:eastAsia="ko-KR"/>
        </w:rPr>
        <w:t>3&gt;</w:t>
      </w:r>
      <w:r w:rsidRPr="00F72E89">
        <w:tab/>
        <w:t xml:space="preserve">start or restart </w:t>
      </w:r>
      <w:r w:rsidRPr="00F72E89">
        <w:rPr>
          <w:i/>
          <w:noProof/>
        </w:rPr>
        <w:t>retxBSR-Timer</w:t>
      </w:r>
      <w:r w:rsidRPr="00F72E89">
        <w:rPr>
          <w:noProof/>
        </w:rPr>
        <w:t>.</w:t>
      </w:r>
    </w:p>
    <w:p w14:paraId="0A2C6061" w14:textId="77777777" w:rsidR="00FE5839" w:rsidRPr="00F72E89" w:rsidRDefault="00FE5839" w:rsidP="00FE5839">
      <w:pPr>
        <w:pStyle w:val="B2"/>
        <w:rPr>
          <w:noProof/>
        </w:rPr>
      </w:pPr>
      <w:r w:rsidRPr="00F72E89">
        <w:rPr>
          <w:noProof/>
        </w:rPr>
        <w:t>2&gt;</w:t>
      </w:r>
      <w:r w:rsidRPr="00F72E89">
        <w:rPr>
          <w:noProof/>
        </w:rPr>
        <w:tab/>
        <w:t xml:space="preserve">if a Regular BSR has been triggered and </w:t>
      </w:r>
      <w:r w:rsidRPr="00F72E89">
        <w:rPr>
          <w:i/>
          <w:noProof/>
        </w:rPr>
        <w:t>logicalChannelSR-DelayTimer</w:t>
      </w:r>
      <w:r w:rsidRPr="00F72E89">
        <w:rPr>
          <w:noProof/>
        </w:rPr>
        <w:t xml:space="preserve"> is not running:</w:t>
      </w:r>
    </w:p>
    <w:p w14:paraId="637A197E" w14:textId="77777777" w:rsidR="00FE5839" w:rsidRPr="00F72E89" w:rsidRDefault="00FE5839" w:rsidP="00FE5839">
      <w:pPr>
        <w:pStyle w:val="B3"/>
        <w:rPr>
          <w:noProof/>
        </w:rPr>
      </w:pPr>
      <w:r w:rsidRPr="00F72E89">
        <w:rPr>
          <w:noProof/>
        </w:rPr>
        <w:t>3&gt;</w:t>
      </w:r>
      <w:r w:rsidRPr="00F72E89">
        <w:rPr>
          <w:noProof/>
        </w:rPr>
        <w:tab/>
        <w:t>if there is no UL-SCH resource available for a new transmission; or</w:t>
      </w:r>
    </w:p>
    <w:p w14:paraId="5E30CFB6" w14:textId="77777777" w:rsidR="00FE5839" w:rsidRPr="00F72E89" w:rsidRDefault="00FE5839" w:rsidP="00FE5839">
      <w:pPr>
        <w:pStyle w:val="B3"/>
        <w:rPr>
          <w:noProof/>
        </w:rPr>
      </w:pPr>
      <w:r w:rsidRPr="00F72E89">
        <w:rPr>
          <w:noProof/>
        </w:rPr>
        <w:t>3&gt;</w:t>
      </w:r>
      <w:r w:rsidRPr="00F72E89">
        <w:rPr>
          <w:noProof/>
        </w:rPr>
        <w:tab/>
        <w:t>if the MAC entity is configured with configured uplink grant(s) and the Regular BSR was not triggered for a logical channel for which logical channel SR masking (</w:t>
      </w:r>
      <w:r w:rsidRPr="00F72E89">
        <w:rPr>
          <w:i/>
          <w:noProof/>
        </w:rPr>
        <w:t>logicalChannelSR-Mask</w:t>
      </w:r>
      <w:r w:rsidRPr="00F72E89">
        <w:rPr>
          <w:noProof/>
        </w:rPr>
        <w:t>) is setup by upper layers; or</w:t>
      </w:r>
    </w:p>
    <w:p w14:paraId="119D6A43" w14:textId="77777777" w:rsidR="00FE5839" w:rsidRPr="00F72E89" w:rsidRDefault="00FE5839" w:rsidP="00FE5839">
      <w:pPr>
        <w:pStyle w:val="B3"/>
        <w:rPr>
          <w:noProof/>
        </w:rPr>
      </w:pPr>
      <w:r w:rsidRPr="00F72E89">
        <w:rPr>
          <w:noProof/>
        </w:rPr>
        <w:t>3&gt;</w:t>
      </w:r>
      <w:r w:rsidRPr="00F72E89">
        <w:rPr>
          <w:noProof/>
        </w:rPr>
        <w:tab/>
        <w:t xml:space="preserve">if the UL-SCH resources available for a new transmission do not meet the LCP mapping restrictions (see subclause 5.4.3.1) configured for the </w:t>
      </w:r>
      <w:r w:rsidRPr="00F72E89">
        <w:rPr>
          <w:noProof/>
          <w:lang w:eastAsia="ko-KR"/>
        </w:rPr>
        <w:t>logical channel</w:t>
      </w:r>
      <w:r w:rsidRPr="00F72E89">
        <w:rPr>
          <w:noProof/>
        </w:rPr>
        <w:t>(s) that triggered the BSR(s):</w:t>
      </w:r>
    </w:p>
    <w:p w14:paraId="5F024A74" w14:textId="77777777" w:rsidR="00FE5839" w:rsidRPr="00F72E89" w:rsidRDefault="00FE5839" w:rsidP="00FE5839">
      <w:pPr>
        <w:pStyle w:val="B4"/>
        <w:rPr>
          <w:noProof/>
        </w:rPr>
      </w:pPr>
      <w:r w:rsidRPr="00F72E89">
        <w:rPr>
          <w:noProof/>
          <w:lang w:eastAsia="ko-KR"/>
        </w:rPr>
        <w:t>4&gt;</w:t>
      </w:r>
      <w:r w:rsidRPr="00F72E89">
        <w:rPr>
          <w:noProof/>
        </w:rPr>
        <w:tab/>
      </w:r>
      <w:r w:rsidRPr="00F72E89">
        <w:rPr>
          <w:noProof/>
          <w:lang w:eastAsia="ko-KR"/>
        </w:rPr>
        <w:t xml:space="preserve">trigger </w:t>
      </w:r>
      <w:r w:rsidRPr="00F72E89">
        <w:rPr>
          <w:noProof/>
        </w:rPr>
        <w:t>a Scheduling Request.</w:t>
      </w:r>
    </w:p>
    <w:p w14:paraId="75EF343B" w14:textId="77777777" w:rsidR="00FE5839" w:rsidRPr="00F72E89" w:rsidRDefault="00FE5839" w:rsidP="00FE5839">
      <w:pPr>
        <w:rPr>
          <w:lang w:eastAsia="ko-KR"/>
        </w:rPr>
      </w:pPr>
      <w:r w:rsidRPr="00F72E89">
        <w:rPr>
          <w:lang w:eastAsia="ko-KR"/>
        </w:rPr>
        <w:t>A MAC PDU shall contain at most one BSR MAC CE, even when multiple events have triggered a BSR. The Regular BSR and the Periodic BSR shall have precedence over the padding BSR.</w:t>
      </w:r>
    </w:p>
    <w:p w14:paraId="74B3B171" w14:textId="77777777" w:rsidR="00FE5839" w:rsidRPr="00F72E89" w:rsidRDefault="00FE5839" w:rsidP="00FE5839">
      <w:pPr>
        <w:rPr>
          <w:lang w:eastAsia="ko-KR"/>
        </w:rPr>
      </w:pPr>
      <w:r w:rsidRPr="00F72E89">
        <w:rPr>
          <w:lang w:eastAsia="ko-KR"/>
        </w:rPr>
        <w:t xml:space="preserve">The MAC entity shall restart </w:t>
      </w:r>
      <w:proofErr w:type="spellStart"/>
      <w:r w:rsidRPr="00F72E89">
        <w:rPr>
          <w:i/>
          <w:lang w:eastAsia="ko-KR"/>
        </w:rPr>
        <w:t>retxBSR</w:t>
      </w:r>
      <w:proofErr w:type="spellEnd"/>
      <w:r w:rsidRPr="00F72E89">
        <w:rPr>
          <w:i/>
          <w:lang w:eastAsia="ko-KR"/>
        </w:rPr>
        <w:t>-Timer</w:t>
      </w:r>
      <w:r w:rsidRPr="00F72E89">
        <w:rPr>
          <w:lang w:eastAsia="ko-KR"/>
        </w:rPr>
        <w:t xml:space="preserve"> upon reception of a grant for transmission of new data on any UL-SCH.</w:t>
      </w:r>
    </w:p>
    <w:p w14:paraId="2CAB3F8D" w14:textId="77777777" w:rsidR="00FE5839" w:rsidRPr="00F72E89" w:rsidRDefault="00FE5839" w:rsidP="00FE5839">
      <w:pPr>
        <w:rPr>
          <w:lang w:eastAsia="ko-KR"/>
        </w:rPr>
      </w:pPr>
      <w:r w:rsidRPr="00F72E89">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F72E89">
        <w:rPr>
          <w:lang w:eastAsia="ko-KR"/>
        </w:rPr>
        <w:t>subheader</w:t>
      </w:r>
      <w:proofErr w:type="spellEnd"/>
      <w:r w:rsidRPr="00F72E89">
        <w:rPr>
          <w:lang w:eastAsia="ko-KR"/>
        </w:rPr>
        <w:t>. All BSRs triggered prior to MAC PDU assembly shall be cancelled when a MAC PDU which includes a BSR</w:t>
      </w:r>
      <w:r w:rsidRPr="00F72E89">
        <w:t xml:space="preserve"> </w:t>
      </w:r>
      <w:r w:rsidRPr="00F72E89">
        <w:rPr>
          <w:lang w:eastAsia="ko-KR"/>
        </w:rPr>
        <w:t>MAC CE is transmitted.</w:t>
      </w:r>
    </w:p>
    <w:p w14:paraId="77573A1C" w14:textId="77777777" w:rsidR="00AB51C5" w:rsidRDefault="00AB51C5">
      <w:pPr>
        <w:rPr>
          <w:noProof/>
        </w:rPr>
      </w:pPr>
    </w:p>
    <w:p w14:paraId="685D34C9" w14:textId="77777777" w:rsidR="00AB51C5" w:rsidRDefault="00AB51C5">
      <w:pPr>
        <w:rPr>
          <w:noProof/>
        </w:rPr>
      </w:pPr>
    </w:p>
    <w:sectPr w:rsidR="00AB51C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C9514F" w:rsidRDefault="00C9514F">
      <w:r>
        <w:separator/>
      </w:r>
    </w:p>
    <w:p w14:paraId="3C9618FC" w14:textId="77777777" w:rsidR="00C9514F" w:rsidRDefault="00C9514F"/>
  </w:endnote>
  <w:endnote w:type="continuationSeparator" w:id="0">
    <w:p w14:paraId="495D88A3" w14:textId="77777777" w:rsidR="00C9514F" w:rsidRDefault="00C9514F">
      <w:r>
        <w:continuationSeparator/>
      </w:r>
    </w:p>
    <w:p w14:paraId="244FAE9B" w14:textId="77777777" w:rsidR="00C9514F" w:rsidRDefault="00C95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C9514F" w:rsidRDefault="00C9514F">
      <w:r>
        <w:separator/>
      </w:r>
    </w:p>
    <w:p w14:paraId="51EC60C8" w14:textId="77777777" w:rsidR="00C9514F" w:rsidRDefault="00C9514F"/>
  </w:footnote>
  <w:footnote w:type="continuationSeparator" w:id="0">
    <w:p w14:paraId="4A5183CF" w14:textId="77777777" w:rsidR="00C9514F" w:rsidRDefault="00C9514F">
      <w:r>
        <w:continuationSeparator/>
      </w:r>
    </w:p>
    <w:p w14:paraId="343A75BD" w14:textId="77777777" w:rsidR="00C9514F" w:rsidRDefault="00C951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C9514F" w:rsidRDefault="00C951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C9514F" w:rsidRDefault="00C951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C9514F" w:rsidRDefault="00C951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C9514F" w:rsidRDefault="00C95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057D"/>
    <w:rsid w:val="00075102"/>
    <w:rsid w:val="00085F3D"/>
    <w:rsid w:val="000A6394"/>
    <w:rsid w:val="000C038A"/>
    <w:rsid w:val="000C6598"/>
    <w:rsid w:val="00107586"/>
    <w:rsid w:val="001131A1"/>
    <w:rsid w:val="00132364"/>
    <w:rsid w:val="00141C47"/>
    <w:rsid w:val="00145D43"/>
    <w:rsid w:val="00154073"/>
    <w:rsid w:val="00192C46"/>
    <w:rsid w:val="001A7B60"/>
    <w:rsid w:val="001B7A65"/>
    <w:rsid w:val="001E41F3"/>
    <w:rsid w:val="001F2D4F"/>
    <w:rsid w:val="0020066E"/>
    <w:rsid w:val="002536E5"/>
    <w:rsid w:val="0026004D"/>
    <w:rsid w:val="00275D12"/>
    <w:rsid w:val="0028191E"/>
    <w:rsid w:val="002860C4"/>
    <w:rsid w:val="002A01CC"/>
    <w:rsid w:val="002B5741"/>
    <w:rsid w:val="00305409"/>
    <w:rsid w:val="003E1A36"/>
    <w:rsid w:val="003E5AB1"/>
    <w:rsid w:val="00414D47"/>
    <w:rsid w:val="004242F1"/>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92342"/>
    <w:rsid w:val="007A1F35"/>
    <w:rsid w:val="007B512A"/>
    <w:rsid w:val="007C2097"/>
    <w:rsid w:val="007D6A07"/>
    <w:rsid w:val="007E6912"/>
    <w:rsid w:val="008279FA"/>
    <w:rsid w:val="008416C9"/>
    <w:rsid w:val="008626E7"/>
    <w:rsid w:val="00870EE7"/>
    <w:rsid w:val="008F686C"/>
    <w:rsid w:val="009061A8"/>
    <w:rsid w:val="009209A0"/>
    <w:rsid w:val="00950975"/>
    <w:rsid w:val="009777D9"/>
    <w:rsid w:val="00991B88"/>
    <w:rsid w:val="009A579D"/>
    <w:rsid w:val="009E3297"/>
    <w:rsid w:val="009F734F"/>
    <w:rsid w:val="00A246B6"/>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F8F"/>
    <w:rsid w:val="00BD6BB8"/>
    <w:rsid w:val="00C036B7"/>
    <w:rsid w:val="00C3551E"/>
    <w:rsid w:val="00C52F2F"/>
    <w:rsid w:val="00C63FBA"/>
    <w:rsid w:val="00C9514F"/>
    <w:rsid w:val="00C95985"/>
    <w:rsid w:val="00CC5026"/>
    <w:rsid w:val="00CE5F89"/>
    <w:rsid w:val="00D03F9A"/>
    <w:rsid w:val="00DE34CF"/>
    <w:rsid w:val="00E42176"/>
    <w:rsid w:val="00EA5BE3"/>
    <w:rsid w:val="00ED11B4"/>
    <w:rsid w:val="00EE7D7C"/>
    <w:rsid w:val="00F25D98"/>
    <w:rsid w:val="00F300FB"/>
    <w:rsid w:val="00F4295D"/>
    <w:rsid w:val="00F60696"/>
    <w:rsid w:val="00F70C5A"/>
    <w:rsid w:val="00F754A6"/>
    <w:rsid w:val="00FB6386"/>
    <w:rsid w:val="00FE5839"/>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E5839"/>
    <w:rPr>
      <w:rFonts w:ascii="Times New Roman" w:hAnsi="Times New Roman"/>
      <w:lang w:val="en-GB" w:eastAsia="en-US"/>
    </w:rPr>
  </w:style>
  <w:style w:type="character" w:customStyle="1" w:styleId="B2Char">
    <w:name w:val="B2 Char"/>
    <w:link w:val="B2"/>
    <w:rsid w:val="00FE5839"/>
    <w:rPr>
      <w:rFonts w:ascii="Times New Roman" w:hAnsi="Times New Roman"/>
      <w:lang w:val="en-GB" w:eastAsia="en-US"/>
    </w:rPr>
  </w:style>
  <w:style w:type="character" w:customStyle="1" w:styleId="B3Char">
    <w:name w:val="B3 Char"/>
    <w:link w:val="B3"/>
    <w:rsid w:val="00FE5839"/>
    <w:rPr>
      <w:rFonts w:ascii="Times New Roman" w:hAnsi="Times New Roman"/>
      <w:lang w:val="en-GB" w:eastAsia="en-US"/>
    </w:rPr>
  </w:style>
  <w:style w:type="character" w:customStyle="1" w:styleId="B4Char">
    <w:name w:val="B4 Char"/>
    <w:link w:val="B4"/>
    <w:rsid w:val="00FE58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TotalTime>
  <Pages>4</Pages>
  <Words>1216</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15</cp:revision>
  <cp:lastPrinted>1899-12-31T15:00:00Z</cp:lastPrinted>
  <dcterms:created xsi:type="dcterms:W3CDTF">2018-06-07T04:04:00Z</dcterms:created>
  <dcterms:modified xsi:type="dcterms:W3CDTF">2018-06-22T01:31:00Z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